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877" w:rsidRPr="00DB72EF" w:rsidRDefault="009A1877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9A1877" w:rsidRPr="00DB72EF" w:rsidRDefault="009A187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A1877" w:rsidRPr="00DB72EF" w:rsidRDefault="009A187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A1877" w:rsidRPr="00DB72EF" w:rsidRDefault="009A187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A1877" w:rsidRPr="00DB72EF" w:rsidRDefault="009A1877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9A1877" w:rsidRPr="00DB72EF" w:rsidRDefault="009A1877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A187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9A1877" w:rsidRPr="00DB72EF" w:rsidRDefault="009A1877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9A1877" w:rsidRDefault="009A1877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9A1877" w:rsidRPr="00DB72EF" w:rsidRDefault="009A1877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9A1877" w:rsidRPr="00DB72EF" w:rsidRDefault="009A187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9A1877" w:rsidRPr="00DB72EF" w:rsidRDefault="009A1877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9A1877" w:rsidRPr="00DB72EF" w:rsidRDefault="009A1877">
      <w:pPr>
        <w:autoSpaceDE/>
        <w:jc w:val="both"/>
        <w:rPr>
          <w:b/>
          <w:i/>
          <w:color w:val="auto"/>
          <w:lang w:eastAsia="ar-SA"/>
        </w:rPr>
      </w:pPr>
    </w:p>
    <w:p w:rsidR="009A1877" w:rsidRDefault="009A1877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9A1877" w:rsidRPr="00DB72EF" w:rsidRDefault="009A187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877" w:rsidRPr="00DB72EF" w:rsidRDefault="009A1877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9A1877" w:rsidRPr="00DB72EF" w:rsidRDefault="009A1877" w:rsidP="00E266AA">
      <w:pPr>
        <w:autoSpaceDE/>
        <w:rPr>
          <w:i/>
          <w:color w:val="auto"/>
          <w:lang w:eastAsia="ar-SA"/>
        </w:rPr>
      </w:pPr>
    </w:p>
    <w:p w:rsidR="009A1877" w:rsidRPr="00D129FC" w:rsidRDefault="009A187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9A1877" w:rsidRPr="00E31CE9" w:rsidRDefault="009A187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9A1877" w:rsidRPr="00E31CE9" w:rsidRDefault="009A1877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31CE9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32"/>
          <w:szCs w:val="32"/>
        </w:rPr>
        <w:t>Dostawa oleju opałowego</w:t>
      </w:r>
      <w:r w:rsidRPr="00E31CE9">
        <w:rPr>
          <w:b/>
          <w:color w:val="auto"/>
          <w:sz w:val="28"/>
          <w:szCs w:val="28"/>
          <w:lang w:eastAsia="ar-SA"/>
        </w:rPr>
        <w:t>”</w:t>
      </w:r>
    </w:p>
    <w:p w:rsidR="009A1877" w:rsidRPr="00E23FD0" w:rsidRDefault="009A1877">
      <w:pPr>
        <w:autoSpaceDE/>
        <w:jc w:val="both"/>
        <w:rPr>
          <w:color w:val="auto"/>
          <w:lang w:eastAsia="ar-SA"/>
        </w:rPr>
      </w:pPr>
    </w:p>
    <w:p w:rsidR="009A1877" w:rsidRPr="00DB72EF" w:rsidRDefault="009A1877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9A1877" w:rsidRPr="00DB72EF" w:rsidRDefault="009A1877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9A1877" w:rsidRPr="00DB72EF" w:rsidRDefault="009A1877">
      <w:pPr>
        <w:autoSpaceDE/>
        <w:jc w:val="both"/>
        <w:rPr>
          <w:lang w:eastAsia="ar-SA"/>
        </w:rPr>
      </w:pPr>
    </w:p>
    <w:p w:rsidR="009A1877" w:rsidRPr="00DB72EF" w:rsidRDefault="009A1877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9A1877" w:rsidRPr="00FF406D" w:rsidRDefault="009A1877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9A1877" w:rsidRPr="00DB72EF" w:rsidRDefault="009A1877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9A1877" w:rsidRPr="002A3B44" w:rsidRDefault="009A1877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9A1877" w:rsidRDefault="009A1877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9A1877" w:rsidRPr="00134442" w:rsidRDefault="009A1877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9A1877" w:rsidRPr="00A64A42" w:rsidRDefault="009A187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9A1877" w:rsidRPr="00A64A42" w:rsidRDefault="009A187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9A1877" w:rsidRDefault="009A187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9A1877" w:rsidRDefault="009A187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9A1877" w:rsidRDefault="009A187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9A1877" w:rsidRDefault="009A187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9A1877" w:rsidRPr="00D46125" w:rsidRDefault="009A1877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9A1877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877" w:rsidRDefault="009A187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9A1877" w:rsidRDefault="009A187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877" w:rsidRDefault="009A187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9A1877" w:rsidRDefault="009A187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877" w:rsidRDefault="009A1877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FS.271.19.2022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76155"/>
    <w:rsid w:val="00297F94"/>
    <w:rsid w:val="002A3B44"/>
    <w:rsid w:val="002B3EDD"/>
    <w:rsid w:val="00322BE8"/>
    <w:rsid w:val="00363CE9"/>
    <w:rsid w:val="00383B03"/>
    <w:rsid w:val="003844DC"/>
    <w:rsid w:val="00393F26"/>
    <w:rsid w:val="003B2878"/>
    <w:rsid w:val="003C4ADC"/>
    <w:rsid w:val="003D1D8F"/>
    <w:rsid w:val="003E0FF8"/>
    <w:rsid w:val="003E5C74"/>
    <w:rsid w:val="004045BB"/>
    <w:rsid w:val="00445EEE"/>
    <w:rsid w:val="00464864"/>
    <w:rsid w:val="00480D31"/>
    <w:rsid w:val="00485EBE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52C2E"/>
    <w:rsid w:val="00555F27"/>
    <w:rsid w:val="00572248"/>
    <w:rsid w:val="0058748E"/>
    <w:rsid w:val="00593052"/>
    <w:rsid w:val="005B0CC2"/>
    <w:rsid w:val="005D0B41"/>
    <w:rsid w:val="005D5D0E"/>
    <w:rsid w:val="00621874"/>
    <w:rsid w:val="0062259D"/>
    <w:rsid w:val="00680191"/>
    <w:rsid w:val="006A6782"/>
    <w:rsid w:val="006B199B"/>
    <w:rsid w:val="006D04DD"/>
    <w:rsid w:val="006F12DC"/>
    <w:rsid w:val="00705505"/>
    <w:rsid w:val="00722D07"/>
    <w:rsid w:val="0074453E"/>
    <w:rsid w:val="0075635A"/>
    <w:rsid w:val="00764BC2"/>
    <w:rsid w:val="007D56B4"/>
    <w:rsid w:val="007D6E3F"/>
    <w:rsid w:val="007F6F4E"/>
    <w:rsid w:val="00822757"/>
    <w:rsid w:val="00843A82"/>
    <w:rsid w:val="00853AC1"/>
    <w:rsid w:val="0086579C"/>
    <w:rsid w:val="00873F25"/>
    <w:rsid w:val="0088210E"/>
    <w:rsid w:val="0089143F"/>
    <w:rsid w:val="008E6EF9"/>
    <w:rsid w:val="008F16FD"/>
    <w:rsid w:val="00917FE5"/>
    <w:rsid w:val="00937004"/>
    <w:rsid w:val="00963D1B"/>
    <w:rsid w:val="00984210"/>
    <w:rsid w:val="00993D75"/>
    <w:rsid w:val="009A1877"/>
    <w:rsid w:val="009C3757"/>
    <w:rsid w:val="009C61D1"/>
    <w:rsid w:val="009F6F64"/>
    <w:rsid w:val="00A01736"/>
    <w:rsid w:val="00A155C7"/>
    <w:rsid w:val="00A2693D"/>
    <w:rsid w:val="00A31C2F"/>
    <w:rsid w:val="00A43DAF"/>
    <w:rsid w:val="00A61515"/>
    <w:rsid w:val="00A64A42"/>
    <w:rsid w:val="00A64BC0"/>
    <w:rsid w:val="00A66860"/>
    <w:rsid w:val="00A709C9"/>
    <w:rsid w:val="00A95791"/>
    <w:rsid w:val="00A97FAB"/>
    <w:rsid w:val="00AD699D"/>
    <w:rsid w:val="00AD7340"/>
    <w:rsid w:val="00B02ACC"/>
    <w:rsid w:val="00B10CCF"/>
    <w:rsid w:val="00B3342F"/>
    <w:rsid w:val="00B54C73"/>
    <w:rsid w:val="00B8343F"/>
    <w:rsid w:val="00B925A5"/>
    <w:rsid w:val="00B965EB"/>
    <w:rsid w:val="00BA5C89"/>
    <w:rsid w:val="00BB1D12"/>
    <w:rsid w:val="00BD7B3E"/>
    <w:rsid w:val="00BE52E8"/>
    <w:rsid w:val="00C157D1"/>
    <w:rsid w:val="00C17033"/>
    <w:rsid w:val="00C228B8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B72EF"/>
    <w:rsid w:val="00DE7818"/>
    <w:rsid w:val="00E00087"/>
    <w:rsid w:val="00E04DB3"/>
    <w:rsid w:val="00E17601"/>
    <w:rsid w:val="00E23FD0"/>
    <w:rsid w:val="00E266AA"/>
    <w:rsid w:val="00E31CE9"/>
    <w:rsid w:val="00E43244"/>
    <w:rsid w:val="00E73CF3"/>
    <w:rsid w:val="00EF4D15"/>
    <w:rsid w:val="00F06230"/>
    <w:rsid w:val="00F12B0F"/>
    <w:rsid w:val="00F203A3"/>
    <w:rsid w:val="00F35B10"/>
    <w:rsid w:val="00F35E94"/>
    <w:rsid w:val="00F45E14"/>
    <w:rsid w:val="00F53668"/>
    <w:rsid w:val="00F7205D"/>
    <w:rsid w:val="00F95361"/>
    <w:rsid w:val="00FA2F76"/>
    <w:rsid w:val="00FA475B"/>
    <w:rsid w:val="00FB1D7C"/>
    <w:rsid w:val="00FE55DF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3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246</Words>
  <Characters>1477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32</cp:revision>
  <dcterms:created xsi:type="dcterms:W3CDTF">2021-04-20T12:35:00Z</dcterms:created>
  <dcterms:modified xsi:type="dcterms:W3CDTF">2022-12-20T12:54:00Z</dcterms:modified>
</cp:coreProperties>
</file>